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Central Devon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Central Devon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Central Devon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Central Devon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Central Devon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Central Devon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Central Devon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Central Devon is estimated to be </w:t>
      </w:r>
      <w:r w:rsidRPr="00773DF7">
        <w:rPr>
          <w:rFonts w:ascii="Libre Franklin Light" w:eastAsia="Times New Roman" w:hAnsi="Libre Franklin Light" w:cs="Calibri Light"/>
          <w:b/>
          <w:bCs/>
          <w:color w:val="C45911" w:themeColor="accent2" w:themeShade="BF"/>
        </w:rPr>
        <w:t xml:space="preserve">£582,001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Central Devon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8.9%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Central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Central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Central Devon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entral De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Central Devon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entral De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Central Devon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Central Devon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entral De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Central Devon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Central Devon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Central Devon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Central Devon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Central Devon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Central Devon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£582,001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Central Devon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£196,048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£351,237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£582,001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Central Devon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Central Devon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Central Devon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Central Devon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Central Devon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Central Devon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Central Devon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Central Devon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74E4C9D-94A5-46A2-BCB2-52591868352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